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0CE7BA3D" w14:textId="504906C9" w:rsidR="00036757" w:rsidRPr="002503DB" w:rsidRDefault="00036757" w:rsidP="00E942F8">
      <w:pPr>
        <w:spacing w:after="60" w:line="252" w:lineRule="auto"/>
        <w:jc w:val="right"/>
        <w:rPr>
          <w:rFonts w:ascii="Arial" w:hAnsi="Arial" w:cs="Arial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</w:t>
      </w:r>
      <w:r w:rsidR="006A09C9">
        <w:rPr>
          <w:rFonts w:ascii="Arial" w:eastAsia="Times New Roman" w:hAnsi="Arial" w:cs="Arial"/>
          <w:b/>
          <w:color w:val="231F20" w:themeColor="text1"/>
        </w:rPr>
        <w:t>4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326E0">
        <w:rPr>
          <w:rFonts w:ascii="Arial" w:eastAsia="Times New Roman" w:hAnsi="Arial" w:cs="Arial"/>
          <w:b/>
          <w:color w:val="231F20" w:themeColor="text1"/>
        </w:rPr>
        <w:t>Wykaz doświadczenia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OPAC/2/0000</w:t>
      </w:r>
      <w:r w:rsidR="004868EF">
        <w:rPr>
          <w:rFonts w:ascii="Arial" w:eastAsia="Times New Roman" w:hAnsi="Arial" w:cs="Arial"/>
          <w:b/>
          <w:color w:val="231F20" w:themeColor="text1"/>
        </w:rPr>
        <w:t>45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/2</w:t>
      </w:r>
      <w:r w:rsidR="007F1DA9">
        <w:rPr>
          <w:rFonts w:ascii="Arial" w:eastAsia="Times New Roman" w:hAnsi="Arial" w:cs="Arial"/>
          <w:b/>
          <w:color w:val="231F20" w:themeColor="text1"/>
        </w:rPr>
        <w:t>6</w:t>
      </w: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5A1BE03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</w:t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  <w:t xml:space="preserve">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4BE24531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</w:t>
      </w:r>
      <w:r w:rsidR="00E326E0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5C687965" w14:textId="60C30BA3" w:rsidR="002C1DE6" w:rsidRDefault="002C1DE6" w:rsidP="00C91EA9">
      <w:pPr>
        <w:tabs>
          <w:tab w:val="left" w:pos="4560"/>
        </w:tabs>
        <w:spacing w:after="60" w:line="276" w:lineRule="auto"/>
        <w:rPr>
          <w:rFonts w:ascii="Arial" w:hAnsi="Arial" w:cs="Arial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974"/>
        <w:gridCol w:w="1914"/>
        <w:gridCol w:w="1914"/>
      </w:tblGrid>
      <w:tr w:rsidR="00E326E0" w:rsidRPr="008D70A8" w14:paraId="1E17C10E" w14:textId="77777777" w:rsidTr="00FA5031">
        <w:tc>
          <w:tcPr>
            <w:tcW w:w="675" w:type="dxa"/>
            <w:vAlign w:val="center"/>
          </w:tcPr>
          <w:p w14:paraId="32A56B0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119" w:type="dxa"/>
            <w:vAlign w:val="center"/>
          </w:tcPr>
          <w:p w14:paraId="0F07C29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Podmiot na rzecz którego zostało wykonanie zadanie</w:t>
            </w:r>
          </w:p>
        </w:tc>
        <w:tc>
          <w:tcPr>
            <w:tcW w:w="6974" w:type="dxa"/>
            <w:vAlign w:val="center"/>
          </w:tcPr>
          <w:p w14:paraId="37C1B70F" w14:textId="51139CA9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Opis zadania</w:t>
            </w:r>
          </w:p>
        </w:tc>
        <w:tc>
          <w:tcPr>
            <w:tcW w:w="1914" w:type="dxa"/>
            <w:vAlign w:val="center"/>
          </w:tcPr>
          <w:p w14:paraId="1D9892DE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Okres realizacji zadania</w:t>
            </w:r>
          </w:p>
        </w:tc>
        <w:tc>
          <w:tcPr>
            <w:tcW w:w="1914" w:type="dxa"/>
            <w:vAlign w:val="center"/>
          </w:tcPr>
          <w:p w14:paraId="01470F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Wartość zadania</w:t>
            </w:r>
          </w:p>
        </w:tc>
      </w:tr>
      <w:tr w:rsidR="00E326E0" w:rsidRPr="008D70A8" w14:paraId="2D87C0E4" w14:textId="77777777" w:rsidTr="00FA5031">
        <w:tc>
          <w:tcPr>
            <w:tcW w:w="675" w:type="dxa"/>
            <w:vAlign w:val="center"/>
          </w:tcPr>
          <w:p w14:paraId="1055FD33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119" w:type="dxa"/>
            <w:vAlign w:val="center"/>
          </w:tcPr>
          <w:p w14:paraId="4DDF349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06F1DA7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755DEC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450DF0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3BFD4FB4" w14:textId="77777777" w:rsidTr="00FA5031">
        <w:tc>
          <w:tcPr>
            <w:tcW w:w="675" w:type="dxa"/>
            <w:vAlign w:val="center"/>
          </w:tcPr>
          <w:p w14:paraId="4BFFC6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119" w:type="dxa"/>
            <w:vAlign w:val="center"/>
          </w:tcPr>
          <w:p w14:paraId="2E5C637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2960A82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C204E9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E73CFF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14FBE5BB" w14:textId="77777777" w:rsidTr="00FA5031">
        <w:tc>
          <w:tcPr>
            <w:tcW w:w="675" w:type="dxa"/>
            <w:vAlign w:val="center"/>
          </w:tcPr>
          <w:p w14:paraId="7FE78FA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119" w:type="dxa"/>
            <w:vAlign w:val="center"/>
          </w:tcPr>
          <w:p w14:paraId="717F86CF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4639E6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3CC16C6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6367823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56F456A7" w14:textId="77777777" w:rsidTr="00FA5031">
        <w:tc>
          <w:tcPr>
            <w:tcW w:w="675" w:type="dxa"/>
            <w:vAlign w:val="center"/>
          </w:tcPr>
          <w:p w14:paraId="1EA8F7A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119" w:type="dxa"/>
            <w:vAlign w:val="center"/>
          </w:tcPr>
          <w:p w14:paraId="533258E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D8A54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4EEA4B8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D60D5B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7423B8F5" w14:textId="77777777" w:rsidTr="00FA5031">
        <w:tc>
          <w:tcPr>
            <w:tcW w:w="675" w:type="dxa"/>
            <w:vAlign w:val="center"/>
          </w:tcPr>
          <w:p w14:paraId="76AD17D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119" w:type="dxa"/>
            <w:vAlign w:val="center"/>
          </w:tcPr>
          <w:p w14:paraId="69785E68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9CAAAC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F0561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C8C0EE2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0E55D4CA" w14:textId="77777777" w:rsidR="00E326E0" w:rsidRPr="00E326E0" w:rsidRDefault="00E326E0" w:rsidP="00E326E0">
      <w:pPr>
        <w:spacing w:after="60" w:line="276" w:lineRule="auto"/>
        <w:rPr>
          <w:rFonts w:ascii="Arial" w:hAnsi="Arial" w:cs="Arial"/>
        </w:rPr>
      </w:pPr>
    </w:p>
    <w:p w14:paraId="789E9898" w14:textId="1A64FAB5" w:rsidR="00036757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2EF2C48D" w14:textId="77777777" w:rsidR="00C97281" w:rsidRDefault="00C97281" w:rsidP="00036757">
      <w:pPr>
        <w:spacing w:after="60" w:line="276" w:lineRule="auto"/>
        <w:rPr>
          <w:rFonts w:ascii="Arial" w:hAnsi="Arial" w:cs="Arial"/>
          <w:bCs/>
        </w:rPr>
      </w:pPr>
    </w:p>
    <w:p w14:paraId="0B0AE277" w14:textId="77777777" w:rsidR="00E326E0" w:rsidRPr="002503DB" w:rsidRDefault="00E326E0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854679">
      <w:pPr>
        <w:pStyle w:val="Podpis"/>
        <w:ind w:left="9072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A503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24BFB" w14:textId="77777777" w:rsidR="002F2C54" w:rsidRDefault="002F2C54" w:rsidP="00866834">
      <w:r>
        <w:separator/>
      </w:r>
    </w:p>
  </w:endnote>
  <w:endnote w:type="continuationSeparator" w:id="0">
    <w:p w14:paraId="32C1ED98" w14:textId="77777777" w:rsidR="002F2C54" w:rsidRDefault="002F2C5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64532B07">
          <wp:simplePos x="0" y="0"/>
          <wp:positionH relativeFrom="page">
            <wp:posOffset>3131820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53F45018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F06343" w:rsidRPr="00F06343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65DABA56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CAAC5" w14:textId="77777777" w:rsidR="002F2C54" w:rsidRDefault="002F2C54" w:rsidP="00866834">
      <w:r>
        <w:separator/>
      </w:r>
    </w:p>
  </w:footnote>
  <w:footnote w:type="continuationSeparator" w:id="0">
    <w:p w14:paraId="2D95B44A" w14:textId="77777777" w:rsidR="002F2C54" w:rsidRDefault="002F2C54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132B662A" w:rsidR="008B2062" w:rsidRDefault="00B57658" w:rsidP="00FA5031">
    <w:pPr>
      <w:tabs>
        <w:tab w:val="left" w:pos="9915"/>
      </w:tabs>
    </w:pPr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F779D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503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B6B1F"/>
    <w:multiLevelType w:val="hybridMultilevel"/>
    <w:tmpl w:val="9FD8C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31C52"/>
    <w:multiLevelType w:val="hybridMultilevel"/>
    <w:tmpl w:val="3FCA9498"/>
    <w:lvl w:ilvl="0" w:tplc="0D86512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05891">
    <w:abstractNumId w:val="9"/>
  </w:num>
  <w:num w:numId="2" w16cid:durableId="337394504">
    <w:abstractNumId w:val="8"/>
  </w:num>
  <w:num w:numId="3" w16cid:durableId="1852597930">
    <w:abstractNumId w:val="3"/>
  </w:num>
  <w:num w:numId="4" w16cid:durableId="1931247">
    <w:abstractNumId w:val="2"/>
  </w:num>
  <w:num w:numId="5" w16cid:durableId="730352735">
    <w:abstractNumId w:val="1"/>
  </w:num>
  <w:num w:numId="6" w16cid:durableId="1906330407">
    <w:abstractNumId w:val="0"/>
  </w:num>
  <w:num w:numId="7" w16cid:durableId="68769778">
    <w:abstractNumId w:val="7"/>
  </w:num>
  <w:num w:numId="8" w16cid:durableId="1253664516">
    <w:abstractNumId w:val="6"/>
  </w:num>
  <w:num w:numId="9" w16cid:durableId="1427771055">
    <w:abstractNumId w:val="5"/>
  </w:num>
  <w:num w:numId="10" w16cid:durableId="1775594834">
    <w:abstractNumId w:val="4"/>
  </w:num>
  <w:num w:numId="11" w16cid:durableId="1640526878">
    <w:abstractNumId w:val="24"/>
  </w:num>
  <w:num w:numId="12" w16cid:durableId="834413608">
    <w:abstractNumId w:val="12"/>
  </w:num>
  <w:num w:numId="13" w16cid:durableId="146871239">
    <w:abstractNumId w:val="10"/>
  </w:num>
  <w:num w:numId="14" w16cid:durableId="1698194459">
    <w:abstractNumId w:val="18"/>
  </w:num>
  <w:num w:numId="15" w16cid:durableId="935944192">
    <w:abstractNumId w:val="26"/>
  </w:num>
  <w:num w:numId="16" w16cid:durableId="2057702142">
    <w:abstractNumId w:val="28"/>
  </w:num>
  <w:num w:numId="17" w16cid:durableId="964234129">
    <w:abstractNumId w:val="15"/>
  </w:num>
  <w:num w:numId="18" w16cid:durableId="862591525">
    <w:abstractNumId w:val="29"/>
  </w:num>
  <w:num w:numId="19" w16cid:durableId="1899897493">
    <w:abstractNumId w:val="27"/>
  </w:num>
  <w:num w:numId="20" w16cid:durableId="1966545075">
    <w:abstractNumId w:val="11"/>
  </w:num>
  <w:num w:numId="21" w16cid:durableId="1224364638">
    <w:abstractNumId w:val="14"/>
  </w:num>
  <w:num w:numId="22" w16cid:durableId="12095384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337874">
    <w:abstractNumId w:val="16"/>
  </w:num>
  <w:num w:numId="24" w16cid:durableId="200821965">
    <w:abstractNumId w:val="19"/>
  </w:num>
  <w:num w:numId="25" w16cid:durableId="1677225737">
    <w:abstractNumId w:val="20"/>
  </w:num>
  <w:num w:numId="26" w16cid:durableId="1786121264">
    <w:abstractNumId w:val="13"/>
  </w:num>
  <w:num w:numId="27" w16cid:durableId="633559010">
    <w:abstractNumId w:val="21"/>
  </w:num>
  <w:num w:numId="28" w16cid:durableId="1397699589">
    <w:abstractNumId w:val="25"/>
  </w:num>
  <w:num w:numId="29" w16cid:durableId="1348943147">
    <w:abstractNumId w:val="22"/>
  </w:num>
  <w:num w:numId="30" w16cid:durableId="6418874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E6005"/>
    <w:rsid w:val="000F7A6B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35B4"/>
    <w:rsid w:val="001E4E47"/>
    <w:rsid w:val="001F6786"/>
    <w:rsid w:val="001F6BED"/>
    <w:rsid w:val="0022264D"/>
    <w:rsid w:val="00225DB9"/>
    <w:rsid w:val="00231524"/>
    <w:rsid w:val="0023511B"/>
    <w:rsid w:val="002436C3"/>
    <w:rsid w:val="002900C9"/>
    <w:rsid w:val="002B0991"/>
    <w:rsid w:val="002B3EAC"/>
    <w:rsid w:val="002C1DE6"/>
    <w:rsid w:val="002C5A8A"/>
    <w:rsid w:val="002D1CE5"/>
    <w:rsid w:val="002D2D90"/>
    <w:rsid w:val="002D48BE"/>
    <w:rsid w:val="002D745D"/>
    <w:rsid w:val="002E567D"/>
    <w:rsid w:val="002F2C54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83FD4"/>
    <w:rsid w:val="003B2859"/>
    <w:rsid w:val="003B5849"/>
    <w:rsid w:val="003C3467"/>
    <w:rsid w:val="003E6441"/>
    <w:rsid w:val="003F4BA3"/>
    <w:rsid w:val="003F5BAF"/>
    <w:rsid w:val="00413379"/>
    <w:rsid w:val="00414487"/>
    <w:rsid w:val="004216FB"/>
    <w:rsid w:val="004335ED"/>
    <w:rsid w:val="00444D7A"/>
    <w:rsid w:val="004868EF"/>
    <w:rsid w:val="004B3019"/>
    <w:rsid w:val="004B4667"/>
    <w:rsid w:val="004E1A8A"/>
    <w:rsid w:val="004F5805"/>
    <w:rsid w:val="004F5815"/>
    <w:rsid w:val="0050210C"/>
    <w:rsid w:val="0052065D"/>
    <w:rsid w:val="005209F0"/>
    <w:rsid w:val="00526CDD"/>
    <w:rsid w:val="005377DC"/>
    <w:rsid w:val="0055460C"/>
    <w:rsid w:val="005678CF"/>
    <w:rsid w:val="00582BF7"/>
    <w:rsid w:val="005C0301"/>
    <w:rsid w:val="005D1495"/>
    <w:rsid w:val="005D7284"/>
    <w:rsid w:val="0060486C"/>
    <w:rsid w:val="006215FF"/>
    <w:rsid w:val="00654882"/>
    <w:rsid w:val="0066285D"/>
    <w:rsid w:val="00673B10"/>
    <w:rsid w:val="006747BD"/>
    <w:rsid w:val="00685450"/>
    <w:rsid w:val="006A09C9"/>
    <w:rsid w:val="006B4BF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603E9"/>
    <w:rsid w:val="00782311"/>
    <w:rsid w:val="007A4FCE"/>
    <w:rsid w:val="007B58FC"/>
    <w:rsid w:val="007F1455"/>
    <w:rsid w:val="007F1DA9"/>
    <w:rsid w:val="007F6EB4"/>
    <w:rsid w:val="00805DF6"/>
    <w:rsid w:val="00821F16"/>
    <w:rsid w:val="008301AA"/>
    <w:rsid w:val="0084396A"/>
    <w:rsid w:val="00851BF9"/>
    <w:rsid w:val="0085467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217B0"/>
    <w:rsid w:val="00923251"/>
    <w:rsid w:val="009436DB"/>
    <w:rsid w:val="00965072"/>
    <w:rsid w:val="00970D51"/>
    <w:rsid w:val="00974165"/>
    <w:rsid w:val="00983B68"/>
    <w:rsid w:val="009C260C"/>
    <w:rsid w:val="009C2D22"/>
    <w:rsid w:val="009C56EE"/>
    <w:rsid w:val="009D4C4D"/>
    <w:rsid w:val="009D75D3"/>
    <w:rsid w:val="009E4A7E"/>
    <w:rsid w:val="009F5B2B"/>
    <w:rsid w:val="00A13EFC"/>
    <w:rsid w:val="00A2585F"/>
    <w:rsid w:val="00A36F46"/>
    <w:rsid w:val="00A72BE7"/>
    <w:rsid w:val="00A85D65"/>
    <w:rsid w:val="00A87FFE"/>
    <w:rsid w:val="00AA1576"/>
    <w:rsid w:val="00AA2CB7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D21DD"/>
    <w:rsid w:val="00BD4EC3"/>
    <w:rsid w:val="00BD6260"/>
    <w:rsid w:val="00BD6EAD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91EA9"/>
    <w:rsid w:val="00C97281"/>
    <w:rsid w:val="00CA34CF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4964"/>
    <w:rsid w:val="00E20A23"/>
    <w:rsid w:val="00E20CD9"/>
    <w:rsid w:val="00E23BC8"/>
    <w:rsid w:val="00E25178"/>
    <w:rsid w:val="00E25F12"/>
    <w:rsid w:val="00E326E0"/>
    <w:rsid w:val="00E43A41"/>
    <w:rsid w:val="00E603A8"/>
    <w:rsid w:val="00E81E48"/>
    <w:rsid w:val="00E86BFC"/>
    <w:rsid w:val="00E86ED1"/>
    <w:rsid w:val="00E90D77"/>
    <w:rsid w:val="00E91DC9"/>
    <w:rsid w:val="00E942F8"/>
    <w:rsid w:val="00EA1181"/>
    <w:rsid w:val="00EC0B65"/>
    <w:rsid w:val="00EE413B"/>
    <w:rsid w:val="00EE493C"/>
    <w:rsid w:val="00EF10ED"/>
    <w:rsid w:val="00EF5A3D"/>
    <w:rsid w:val="00EF7AF8"/>
    <w:rsid w:val="00F06343"/>
    <w:rsid w:val="00F13DDF"/>
    <w:rsid w:val="00F1789C"/>
    <w:rsid w:val="00F22202"/>
    <w:rsid w:val="00F37267"/>
    <w:rsid w:val="00F62CF1"/>
    <w:rsid w:val="00F74666"/>
    <w:rsid w:val="00F97351"/>
    <w:rsid w:val="00FA1E25"/>
    <w:rsid w:val="00FA48BE"/>
    <w:rsid w:val="00FA5031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Props1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E8D92-C449-4C8E-BE10-8440398A0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53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28</cp:revision>
  <cp:lastPrinted>2021-09-23T11:47:00Z</cp:lastPrinted>
  <dcterms:created xsi:type="dcterms:W3CDTF">2025-02-03T14:23:00Z</dcterms:created>
  <dcterms:modified xsi:type="dcterms:W3CDTF">2026-06-01T10:43:00Z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1896600</vt:r8>
  </property>
  <property fmtid="{D5CDD505-2E9C-101B-9397-08002B2CF9AE}" pid="4" name="MediaServiceImageTags">
    <vt:lpwstr/>
  </property>
</Properties>
</file>